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Bermondsey and Old Southwark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Bermondsey and Old Southwark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Bermondsey and Old Southwark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Bermondsey and Old Southwark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Bermondsey and Old Southwark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Bermondsey and Old Southwark are estimated to have a score of 1-2 on the PGSI (low-risk gambling), whilst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10.4%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77.2% </w:t>
      </w:r>
      <w:r w:rsidRPr="004747BF">
        <w:rPr>
          <w:rFonts w:ascii="Libre Franklin Light" w:eastAsia="Times New Roman" w:hAnsi="Libre Franklin Light" w:cs="Calibri Light"/>
        </w:rPr>
        <w:t xml:space="preserve">of those respondents classified as PGSI 8+ in Bermondsey and Old Southwark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Bermondsey and Old Southwark is estimated to be </w:t>
      </w:r>
      <w:r w:rsidRPr="00773DF7">
        <w:rPr>
          <w:rFonts w:ascii="Libre Franklin Light" w:eastAsia="Times New Roman" w:hAnsi="Libre Franklin Light" w:cs="Calibri Light"/>
          <w:b/>
          <w:bCs/>
          <w:color w:val="C45911" w:themeColor="accent2" w:themeShade="BF"/>
        </w:rPr>
        <w:t xml:space="preserve">£7,260,908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Bermondsey and Old Southwark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25.8%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Bermondsey and Old Southwark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Bermondsey and Old Southwark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Bermondsey and Old Southwark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10.4%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ermondsey and Old Southwar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Bermondsey and Old Southwark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ermondsey and Old Southwar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Bermondsey and Old Southwark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Bermondsey and Old Southwark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77.2%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ermondsey and Old Southwar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Bermondsey and Old Southwark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35.1%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Bermondsey and Old Southwark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Bermondsey and Old Southwark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82.2%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Bermondsey and Old Southwark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Bermondsey and Old Southwark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Bermondsey and Old Southwark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£7,260,908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Bermondsey and Old Southwark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£118,268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£2,445,855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£175,212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£49,278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£90,344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£4,381,951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£7,260,908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Bermondsey and Old Southwark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Bermondsey and Old Southwark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41.3%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Bermondsey and Old Southwark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Bermondsey and Old Southwark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44.8%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Bermondsey and Old Southwark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Bermondsey and Old Southwark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75.8%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Bermondsey and Old Southwark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41.3%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Bermondsey and Old Southwark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26.0%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Bermondsey and Old Southwark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44.8%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Bermondsey and Old Southwark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Bermondsey and Old Southwark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75.8%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Bermondsey and Old Southwark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C76D5A6-3413-4C7C-AC6A-45FE4BFCF09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